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519C58CE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2267CD">
        <w:rPr>
          <w:rFonts w:cs="Arial"/>
          <w:b/>
          <w:sz w:val="24"/>
          <w:szCs w:val="24"/>
        </w:rPr>
        <w:t>39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E906846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2267CD">
        <w:rPr>
          <w:rFonts w:cs="Arial"/>
          <w:b/>
          <w:bCs/>
        </w:rPr>
        <w:t>SA WG2 agreed CRs for 5G_ProSe_Ph3 (Rel-19)</w:t>
      </w:r>
    </w:p>
    <w:p w14:paraId="519C34A0" w14:textId="0AE80B4C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2267CD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2267CD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2267CD" w:rsidRPr="00E6100C" w14:paraId="1C456B7C" w14:textId="77777777" w:rsidTr="00065ACC">
        <w:tc>
          <w:tcPr>
            <w:tcW w:w="774" w:type="dxa"/>
          </w:tcPr>
          <w:p w14:paraId="69C3E55E" w14:textId="412E01A8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1B433260" w14:textId="1D026539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51" w:type="dxa"/>
          </w:tcPr>
          <w:p w14:paraId="7BF03D93" w14:textId="7FF1F15A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4A773327" w14:textId="7FC50BFE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456A0AAE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Adding Path Failure Detection for Relay Reselection</w:t>
            </w:r>
          </w:p>
        </w:tc>
        <w:tc>
          <w:tcPr>
            <w:tcW w:w="284" w:type="dxa"/>
          </w:tcPr>
          <w:p w14:paraId="3C4E15BA" w14:textId="10289559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7FF62C8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DBA44FE" w14:textId="221735E6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6F7B7FF5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S2-2501297</w:t>
            </w:r>
          </w:p>
        </w:tc>
        <w:tc>
          <w:tcPr>
            <w:tcW w:w="1134" w:type="dxa"/>
          </w:tcPr>
          <w:p w14:paraId="2EA37F8B" w14:textId="6FE8DE2D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Ericsson, FirstNet, Qualcomm Inc., AT&amp;T</w:t>
            </w:r>
          </w:p>
        </w:tc>
        <w:tc>
          <w:tcPr>
            <w:tcW w:w="1276" w:type="dxa"/>
          </w:tcPr>
          <w:p w14:paraId="5160B6A9" w14:textId="53A04E12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064C4FF5" w14:textId="47DFEDC4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4.2.7.1A, 6.4.3.8.3</w:t>
            </w:r>
          </w:p>
        </w:tc>
        <w:tc>
          <w:tcPr>
            <w:tcW w:w="283" w:type="dxa"/>
          </w:tcPr>
          <w:p w14:paraId="38A42652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4B16140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2AD508C" w14:textId="53ECC76A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3DF7DEEE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693022A8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11EC9919" w14:textId="77777777" w:rsidTr="00065ACC">
        <w:tc>
          <w:tcPr>
            <w:tcW w:w="774" w:type="dxa"/>
          </w:tcPr>
          <w:p w14:paraId="4FB28111" w14:textId="3CBA206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0E0E3A40" w14:textId="4B7B1FA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51" w:type="dxa"/>
          </w:tcPr>
          <w:p w14:paraId="52DD7141" w14:textId="4D7B62D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144EB9CF" w14:textId="118C1CB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B3B02F5" w14:textId="473651F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Introduction of multi-hop in the specification</w:t>
            </w:r>
          </w:p>
        </w:tc>
        <w:tc>
          <w:tcPr>
            <w:tcW w:w="284" w:type="dxa"/>
          </w:tcPr>
          <w:p w14:paraId="11ED32CB" w14:textId="09F2BD5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3C25BA7" w14:textId="4056287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2430190" w14:textId="445C2F9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F9FE0BB" w14:textId="1F9B323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S2-2500435</w:t>
            </w:r>
          </w:p>
        </w:tc>
        <w:tc>
          <w:tcPr>
            <w:tcW w:w="1134" w:type="dxa"/>
          </w:tcPr>
          <w:p w14:paraId="737D4397" w14:textId="1FE31B5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2796FA02" w14:textId="669C8F8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6601E5D5" w14:textId="1F3B0D5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1, 4.1, 4.2.5</w:t>
            </w:r>
          </w:p>
        </w:tc>
        <w:tc>
          <w:tcPr>
            <w:tcW w:w="283" w:type="dxa"/>
          </w:tcPr>
          <w:p w14:paraId="71DB04AD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A4F5B0D" w14:textId="377C115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51650BD1" w14:textId="2DB1C95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2C8321C6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3DB38265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A9E31E3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6803456E" w14:textId="77777777" w:rsidTr="00065ACC">
        <w:tc>
          <w:tcPr>
            <w:tcW w:w="774" w:type="dxa"/>
          </w:tcPr>
          <w:p w14:paraId="317ECFCA" w14:textId="608B8C4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68F6542B" w14:textId="6490D77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51" w:type="dxa"/>
          </w:tcPr>
          <w:p w14:paraId="4D07E304" w14:textId="23A76E2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429CF1C9" w14:textId="693A0AF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9F483FD" w14:textId="72C45B8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Expansion of 5G ProSe Layer-3 UE-to-UE Relay functionality</w:t>
            </w:r>
          </w:p>
        </w:tc>
        <w:tc>
          <w:tcPr>
            <w:tcW w:w="284" w:type="dxa"/>
          </w:tcPr>
          <w:p w14:paraId="54783DD3" w14:textId="71F95A0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3E8BB58" w14:textId="05FEEFA6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267E3D4" w14:textId="203C5C9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69C1315" w14:textId="46B8E9E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S2-2500436</w:t>
            </w:r>
          </w:p>
        </w:tc>
        <w:tc>
          <w:tcPr>
            <w:tcW w:w="1134" w:type="dxa"/>
          </w:tcPr>
          <w:p w14:paraId="3C94E904" w14:textId="3EF2A6C6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37BC16DF" w14:textId="7DF4E1E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45C62960" w14:textId="368C45C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4.3.12.2</w:t>
            </w:r>
          </w:p>
        </w:tc>
        <w:tc>
          <w:tcPr>
            <w:tcW w:w="283" w:type="dxa"/>
          </w:tcPr>
          <w:p w14:paraId="5E2E22D6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AFB5937" w14:textId="3E5E70F6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79A54EC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46B88F37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315B14A3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E337B06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140AF35C" w14:textId="77777777" w:rsidTr="00065ACC">
        <w:tc>
          <w:tcPr>
            <w:tcW w:w="774" w:type="dxa"/>
          </w:tcPr>
          <w:p w14:paraId="5CD98272" w14:textId="0326CA4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1F6E33AC" w14:textId="022A753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251" w:type="dxa"/>
          </w:tcPr>
          <w:p w14:paraId="61C1024F" w14:textId="31E0532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44826CB6" w14:textId="05E37754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A915E0E" w14:textId="0265942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on multi-hop U2N Relay Discovery with Model A</w:t>
            </w:r>
          </w:p>
        </w:tc>
        <w:tc>
          <w:tcPr>
            <w:tcW w:w="284" w:type="dxa"/>
          </w:tcPr>
          <w:p w14:paraId="15D2140F" w14:textId="0DF07BD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758362D" w14:textId="5DCB0C3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E233510" w14:textId="51A0A486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7B7830D" w14:textId="1AD47CE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S2-2501298</w:t>
            </w:r>
          </w:p>
        </w:tc>
        <w:tc>
          <w:tcPr>
            <w:tcW w:w="1134" w:type="dxa"/>
          </w:tcPr>
          <w:p w14:paraId="162B5434" w14:textId="64C863B0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1276" w:type="dxa"/>
          </w:tcPr>
          <w:p w14:paraId="174A1780" w14:textId="76A5327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10743D5B" w14:textId="3A8F30F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6.3.2.5.2</w:t>
            </w:r>
          </w:p>
        </w:tc>
        <w:tc>
          <w:tcPr>
            <w:tcW w:w="283" w:type="dxa"/>
          </w:tcPr>
          <w:p w14:paraId="566273D8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A03109E" w14:textId="225747A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2A14D80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126E1A6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4BAB4EFC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601F46F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18ABFC7A" w14:textId="77777777" w:rsidTr="00065ACC">
        <w:tc>
          <w:tcPr>
            <w:tcW w:w="774" w:type="dxa"/>
          </w:tcPr>
          <w:p w14:paraId="5E1B9846" w14:textId="19018EF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63ADA140" w14:textId="6BD7625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51" w:type="dxa"/>
          </w:tcPr>
          <w:p w14:paraId="170FFCB4" w14:textId="40E57D8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B5E40CF" w14:textId="3F0E5620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9E9209D" w14:textId="240AE38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Editorial corrections</w:t>
            </w:r>
          </w:p>
        </w:tc>
        <w:tc>
          <w:tcPr>
            <w:tcW w:w="284" w:type="dxa"/>
          </w:tcPr>
          <w:p w14:paraId="0F94F198" w14:textId="50C7FDC6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708" w:type="dxa"/>
          </w:tcPr>
          <w:p w14:paraId="6004FD6D" w14:textId="235F6A3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A7B3B0E" w14:textId="1E79F521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495569D" w14:textId="47BDBB3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S2-2500131</w:t>
            </w:r>
          </w:p>
        </w:tc>
        <w:tc>
          <w:tcPr>
            <w:tcW w:w="1134" w:type="dxa"/>
          </w:tcPr>
          <w:p w14:paraId="1028864D" w14:textId="54C43114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KPN N.V.</w:t>
            </w:r>
          </w:p>
        </w:tc>
        <w:tc>
          <w:tcPr>
            <w:tcW w:w="1276" w:type="dxa"/>
          </w:tcPr>
          <w:p w14:paraId="7DB4F376" w14:textId="059BAF06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21ECFE9D" w14:textId="40963C1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1, 5.14.3.2, 6.1.1.7.1, 6.5.1.4, 6.5.1.5</w:t>
            </w:r>
          </w:p>
        </w:tc>
        <w:tc>
          <w:tcPr>
            <w:tcW w:w="283" w:type="dxa"/>
          </w:tcPr>
          <w:p w14:paraId="1BF0938C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7591269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43AF6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1BF6A9BD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60DA7E3E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929EE69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06EA6BD4" w14:textId="77777777" w:rsidTr="00065ACC">
        <w:tc>
          <w:tcPr>
            <w:tcW w:w="774" w:type="dxa"/>
          </w:tcPr>
          <w:p w14:paraId="6158AA24" w14:textId="6A37643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21841C6B" w14:textId="6A0CF87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51" w:type="dxa"/>
          </w:tcPr>
          <w:p w14:paraId="6442F994" w14:textId="0EA4963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786D9241" w14:textId="5B23A38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E90D29C" w14:textId="0145734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triggering the diffusion of DNS information via MANET when End UE is disconnected</w:t>
            </w:r>
          </w:p>
        </w:tc>
        <w:tc>
          <w:tcPr>
            <w:tcW w:w="284" w:type="dxa"/>
          </w:tcPr>
          <w:p w14:paraId="34EC5C0D" w14:textId="6064EAB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A942D18" w14:textId="1A8E8DD0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192F1C5" w14:textId="69E31D2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D51FCAB" w14:textId="48E1808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S2-2500103</w:t>
            </w:r>
          </w:p>
        </w:tc>
        <w:tc>
          <w:tcPr>
            <w:tcW w:w="1134" w:type="dxa"/>
          </w:tcPr>
          <w:p w14:paraId="1D56E764" w14:textId="0E0BEF4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29F7B4CE" w14:textId="7AE7D19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1EE015A2" w14:textId="2A6029F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5.14.3.2</w:t>
            </w:r>
          </w:p>
        </w:tc>
        <w:tc>
          <w:tcPr>
            <w:tcW w:w="283" w:type="dxa"/>
          </w:tcPr>
          <w:p w14:paraId="15AAB6AE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12EE7FC" w14:textId="463653F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F867FEC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5E63E40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5CEEFBF5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744D69F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1F1FFCBA" w14:textId="77777777" w:rsidTr="00065ACC">
        <w:tc>
          <w:tcPr>
            <w:tcW w:w="774" w:type="dxa"/>
          </w:tcPr>
          <w:p w14:paraId="2534CB56" w14:textId="292F3D7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75695677" w14:textId="1455EC8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51" w:type="dxa"/>
          </w:tcPr>
          <w:p w14:paraId="65270438" w14:textId="3F5FB8E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4D9D540" w14:textId="5645692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3D6CA38" w14:textId="3FE00B4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Multi-hop Relay Reselection</w:t>
            </w:r>
          </w:p>
        </w:tc>
        <w:tc>
          <w:tcPr>
            <w:tcW w:w="284" w:type="dxa"/>
          </w:tcPr>
          <w:p w14:paraId="7218BB9B" w14:textId="111E9F2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9E20D6A" w14:textId="5ECB8F20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02968C3" w14:textId="423EAC2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FA4BEBB" w14:textId="795FDCE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S2-2501292</w:t>
            </w:r>
          </w:p>
        </w:tc>
        <w:tc>
          <w:tcPr>
            <w:tcW w:w="1134" w:type="dxa"/>
          </w:tcPr>
          <w:p w14:paraId="2E35E71F" w14:textId="6DA9E68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HiSilicon, China Telecom</w:t>
            </w:r>
          </w:p>
        </w:tc>
        <w:tc>
          <w:tcPr>
            <w:tcW w:w="1276" w:type="dxa"/>
          </w:tcPr>
          <w:p w14:paraId="64F06C46" w14:textId="29FE9341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7676955D" w14:textId="2663EAF9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6.4.3.8.3, 6.5.3, 6.4.3.8.1</w:t>
            </w:r>
          </w:p>
        </w:tc>
        <w:tc>
          <w:tcPr>
            <w:tcW w:w="283" w:type="dxa"/>
          </w:tcPr>
          <w:p w14:paraId="3E4D0C1E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CD6B424" w14:textId="623A1B6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3C9895E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5A7AF25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2CF6E9AC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76F2D0D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146F097E" w14:textId="77777777" w:rsidTr="00065ACC">
        <w:tc>
          <w:tcPr>
            <w:tcW w:w="774" w:type="dxa"/>
          </w:tcPr>
          <w:p w14:paraId="20F86F42" w14:textId="02CBF620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75D1092C" w14:textId="65ADEAD0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51" w:type="dxa"/>
          </w:tcPr>
          <w:p w14:paraId="6F59C0C9" w14:textId="5C160874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145DD1F" w14:textId="544F214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040E313" w14:textId="7ABCAA8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on Multihop U2U Relay for non-IP type PDU</w:t>
            </w:r>
          </w:p>
        </w:tc>
        <w:tc>
          <w:tcPr>
            <w:tcW w:w="284" w:type="dxa"/>
          </w:tcPr>
          <w:p w14:paraId="6454308F" w14:textId="32E637E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CD7C3EE" w14:textId="44FAC04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C843D1A" w14:textId="62AF423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828FEC4" w14:textId="788B99A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S2-2501288</w:t>
            </w:r>
          </w:p>
        </w:tc>
        <w:tc>
          <w:tcPr>
            <w:tcW w:w="1134" w:type="dxa"/>
          </w:tcPr>
          <w:p w14:paraId="27C26365" w14:textId="1E91C66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HiSilicon, CATT, Samsung</w:t>
            </w:r>
          </w:p>
        </w:tc>
        <w:tc>
          <w:tcPr>
            <w:tcW w:w="1276" w:type="dxa"/>
          </w:tcPr>
          <w:p w14:paraId="676BEA63" w14:textId="59751C4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320BC9DB" w14:textId="7CCADF34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5.1.5.1a, 6.3.2.6.3.1, 6.3.2.6.3.2</w:t>
            </w:r>
          </w:p>
        </w:tc>
        <w:tc>
          <w:tcPr>
            <w:tcW w:w="283" w:type="dxa"/>
          </w:tcPr>
          <w:p w14:paraId="094BB3FF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8450485" w14:textId="0DE1C10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ACB35B6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0D86753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3900BDAF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C79B704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019EB1E0" w14:textId="77777777" w:rsidTr="00065ACC">
        <w:tc>
          <w:tcPr>
            <w:tcW w:w="774" w:type="dxa"/>
          </w:tcPr>
          <w:p w14:paraId="3C379EBF" w14:textId="401AA06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3CD1CB25" w14:textId="5887D0C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51" w:type="dxa"/>
          </w:tcPr>
          <w:p w14:paraId="576B2866" w14:textId="6D614D4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4F9C8B7" w14:textId="48DEF86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D95F164" w14:textId="2CEC969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on Discovery of U2U Multihop Relay for IP PDU</w:t>
            </w:r>
          </w:p>
        </w:tc>
        <w:tc>
          <w:tcPr>
            <w:tcW w:w="284" w:type="dxa"/>
          </w:tcPr>
          <w:p w14:paraId="3C5A6C29" w14:textId="0B5A969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3F42AC5" w14:textId="2D4F25D9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919CB83" w14:textId="506BC24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DA15BD8" w14:textId="5108424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S2-2501289</w:t>
            </w:r>
          </w:p>
        </w:tc>
        <w:tc>
          <w:tcPr>
            <w:tcW w:w="1134" w:type="dxa"/>
          </w:tcPr>
          <w:p w14:paraId="624D6607" w14:textId="44E48C7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4E4FFE6C" w14:textId="0EEE95A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6DE053F1" w14:textId="71F07711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6.4.3.10.1, 5.14.3.2, 6.7.5.2.1</w:t>
            </w:r>
          </w:p>
        </w:tc>
        <w:tc>
          <w:tcPr>
            <w:tcW w:w="283" w:type="dxa"/>
          </w:tcPr>
          <w:p w14:paraId="5201352B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3618CC3" w14:textId="3114BEF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2061DC06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65429B15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47446AB7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6BED283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4D282925" w14:textId="77777777" w:rsidTr="00065ACC">
        <w:tc>
          <w:tcPr>
            <w:tcW w:w="774" w:type="dxa"/>
          </w:tcPr>
          <w:p w14:paraId="0442E180" w14:textId="18BF51C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14D1A486" w14:textId="7EB0F0E4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251" w:type="dxa"/>
          </w:tcPr>
          <w:p w14:paraId="49A164EC" w14:textId="6516647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FA98D12" w14:textId="2719435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695D57D" w14:textId="0F39EC41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of UE-to-Network Model B Discovery</w:t>
            </w:r>
          </w:p>
        </w:tc>
        <w:tc>
          <w:tcPr>
            <w:tcW w:w="284" w:type="dxa"/>
          </w:tcPr>
          <w:p w14:paraId="2D2BF01B" w14:textId="3C29263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9A71188" w14:textId="11AB28E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9583A16" w14:textId="6E4DE0F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8B95A38" w14:textId="3CBD426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S2-2501293</w:t>
            </w:r>
          </w:p>
        </w:tc>
        <w:tc>
          <w:tcPr>
            <w:tcW w:w="1134" w:type="dxa"/>
          </w:tcPr>
          <w:p w14:paraId="79C71CB0" w14:textId="43A8F98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KPN N.V., Huawei, HiSilicon</w:t>
            </w:r>
          </w:p>
        </w:tc>
        <w:tc>
          <w:tcPr>
            <w:tcW w:w="1276" w:type="dxa"/>
          </w:tcPr>
          <w:p w14:paraId="66A48000" w14:textId="44798BE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4FCF67C6" w14:textId="05F91149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6.3.2.5.3</w:t>
            </w:r>
          </w:p>
        </w:tc>
        <w:tc>
          <w:tcPr>
            <w:tcW w:w="283" w:type="dxa"/>
          </w:tcPr>
          <w:p w14:paraId="62CD06B9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E87C158" w14:textId="3F18D45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69113A83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54FEA302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47C06163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A64EEC1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382F63E8" w14:textId="77777777" w:rsidTr="00065ACC">
        <w:tc>
          <w:tcPr>
            <w:tcW w:w="774" w:type="dxa"/>
          </w:tcPr>
          <w:p w14:paraId="314187BE" w14:textId="0D188371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3A014F7A" w14:textId="0077367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51" w:type="dxa"/>
          </w:tcPr>
          <w:p w14:paraId="5F52D1C9" w14:textId="7870E704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0746FD64" w14:textId="1E5B6D5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97391FC" w14:textId="347F06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on multihop ProSe U2N Relay with model B discovery</w:t>
            </w:r>
          </w:p>
        </w:tc>
        <w:tc>
          <w:tcPr>
            <w:tcW w:w="284" w:type="dxa"/>
          </w:tcPr>
          <w:p w14:paraId="71B45446" w14:textId="0827C4D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E11F891" w14:textId="78B856F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279A553" w14:textId="52EDCF5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FC8220B" w14:textId="08376B9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S2-2500313</w:t>
            </w:r>
          </w:p>
        </w:tc>
        <w:tc>
          <w:tcPr>
            <w:tcW w:w="1134" w:type="dxa"/>
          </w:tcPr>
          <w:p w14:paraId="0BCEBF04" w14:textId="51280BF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InterDigital Communications</w:t>
            </w:r>
          </w:p>
        </w:tc>
        <w:tc>
          <w:tcPr>
            <w:tcW w:w="1276" w:type="dxa"/>
          </w:tcPr>
          <w:p w14:paraId="1582BDB8" w14:textId="085F3FA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53B4F756" w14:textId="491A6D8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6.4.3.9.2, 6.4.3.9.3</w:t>
            </w:r>
          </w:p>
        </w:tc>
        <w:tc>
          <w:tcPr>
            <w:tcW w:w="283" w:type="dxa"/>
          </w:tcPr>
          <w:p w14:paraId="6081809F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330408E" w14:textId="15E85E76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D297DE6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4BCFB320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7A17B2E8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A3757C7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66FC24C4" w14:textId="77777777" w:rsidTr="00065ACC">
        <w:tc>
          <w:tcPr>
            <w:tcW w:w="774" w:type="dxa"/>
          </w:tcPr>
          <w:p w14:paraId="23473539" w14:textId="721B546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lastRenderedPageBreak/>
              <w:t>23.304</w:t>
            </w:r>
          </w:p>
        </w:tc>
        <w:tc>
          <w:tcPr>
            <w:tcW w:w="781" w:type="dxa"/>
          </w:tcPr>
          <w:p w14:paraId="7DD1974E" w14:textId="1D8123F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51" w:type="dxa"/>
          </w:tcPr>
          <w:p w14:paraId="6CA6961A" w14:textId="7E4EB2C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DD94C92" w14:textId="2C2E08B0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45B50E3" w14:textId="7D1013F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on multihop U2U Relay reselection procedure for non-IP type</w:t>
            </w:r>
          </w:p>
        </w:tc>
        <w:tc>
          <w:tcPr>
            <w:tcW w:w="284" w:type="dxa"/>
          </w:tcPr>
          <w:p w14:paraId="5E3AD1C1" w14:textId="6CDBB8C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18DC949" w14:textId="444BE16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76FA5C7" w14:textId="2E1276F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13775DE" w14:textId="156BDAE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S2-2500314</w:t>
            </w:r>
          </w:p>
        </w:tc>
        <w:tc>
          <w:tcPr>
            <w:tcW w:w="1134" w:type="dxa"/>
          </w:tcPr>
          <w:p w14:paraId="27B1B6CB" w14:textId="65BA51B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InterDigital Communications</w:t>
            </w:r>
          </w:p>
        </w:tc>
        <w:tc>
          <w:tcPr>
            <w:tcW w:w="1276" w:type="dxa"/>
          </w:tcPr>
          <w:p w14:paraId="67BE47DC" w14:textId="37DEE73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09D7B305" w14:textId="7D586F0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6.7.4.4</w:t>
            </w:r>
          </w:p>
        </w:tc>
        <w:tc>
          <w:tcPr>
            <w:tcW w:w="283" w:type="dxa"/>
          </w:tcPr>
          <w:p w14:paraId="32FB701A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3087281" w14:textId="44A982F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261DAFA2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5BE79B90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5F47C89D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FE81F0D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10DA2927" w14:textId="77777777" w:rsidTr="00065ACC">
        <w:tc>
          <w:tcPr>
            <w:tcW w:w="774" w:type="dxa"/>
          </w:tcPr>
          <w:p w14:paraId="020484A7" w14:textId="1C696A21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0261A229" w14:textId="131926D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51" w:type="dxa"/>
          </w:tcPr>
          <w:p w14:paraId="7696A7CE" w14:textId="46F4D2F0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0CB0816C" w14:textId="394D152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A61B452" w14:textId="5D32774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on multihop ProSe U2N Relay Discovery</w:t>
            </w:r>
          </w:p>
        </w:tc>
        <w:tc>
          <w:tcPr>
            <w:tcW w:w="284" w:type="dxa"/>
          </w:tcPr>
          <w:p w14:paraId="414F8E72" w14:textId="7417ACE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4189165" w14:textId="4B50CAE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D8E8B55" w14:textId="758591C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0842C32" w14:textId="20367B8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S2-2501294</w:t>
            </w:r>
          </w:p>
        </w:tc>
        <w:tc>
          <w:tcPr>
            <w:tcW w:w="1134" w:type="dxa"/>
          </w:tcPr>
          <w:p w14:paraId="29A05EB8" w14:textId="652DA3D0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InterDigital Communications</w:t>
            </w:r>
          </w:p>
        </w:tc>
        <w:tc>
          <w:tcPr>
            <w:tcW w:w="1276" w:type="dxa"/>
          </w:tcPr>
          <w:p w14:paraId="085E898C" w14:textId="22F23E21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2DCF6506" w14:textId="42462A1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6.3.2.5.2, 6.3.2.5.3</w:t>
            </w:r>
          </w:p>
        </w:tc>
        <w:tc>
          <w:tcPr>
            <w:tcW w:w="283" w:type="dxa"/>
          </w:tcPr>
          <w:p w14:paraId="0863749E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A7D9847" w14:textId="18CA883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6F47D58D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1D8626F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5544F87E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1FDCE24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1F55980D" w14:textId="77777777" w:rsidTr="00065ACC">
        <w:tc>
          <w:tcPr>
            <w:tcW w:w="774" w:type="dxa"/>
          </w:tcPr>
          <w:p w14:paraId="7BBBD602" w14:textId="31B6F0E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700E0B87" w14:textId="5245BBD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251" w:type="dxa"/>
          </w:tcPr>
          <w:p w14:paraId="65DD1D2C" w14:textId="5845129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EB506CF" w14:textId="6CE6BD49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1D32DA2" w14:textId="6AF88D9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on multihop ProSe U2U Relay for non-IP type PDU</w:t>
            </w:r>
          </w:p>
        </w:tc>
        <w:tc>
          <w:tcPr>
            <w:tcW w:w="284" w:type="dxa"/>
          </w:tcPr>
          <w:p w14:paraId="0D8A7233" w14:textId="5C5C74E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34BD9E9" w14:textId="61FDB1C9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FF368C7" w14:textId="5C9A4D20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8078FC9" w14:textId="268DAE0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S2-2501290</w:t>
            </w:r>
          </w:p>
        </w:tc>
        <w:tc>
          <w:tcPr>
            <w:tcW w:w="1134" w:type="dxa"/>
          </w:tcPr>
          <w:p w14:paraId="7523BE4D" w14:textId="245AF201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InterDigital Communications</w:t>
            </w:r>
          </w:p>
        </w:tc>
        <w:tc>
          <w:tcPr>
            <w:tcW w:w="1276" w:type="dxa"/>
          </w:tcPr>
          <w:p w14:paraId="77487739" w14:textId="5002DC91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3212AB3C" w14:textId="18D4761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6.7.5.2.2</w:t>
            </w:r>
          </w:p>
        </w:tc>
        <w:tc>
          <w:tcPr>
            <w:tcW w:w="283" w:type="dxa"/>
          </w:tcPr>
          <w:p w14:paraId="113FFB6F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E9D949C" w14:textId="29C38B9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5E5B02DB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648971C2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07DE1664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E0DB7EB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7BFF003A" w14:textId="77777777" w:rsidTr="00065ACC">
        <w:tc>
          <w:tcPr>
            <w:tcW w:w="774" w:type="dxa"/>
          </w:tcPr>
          <w:p w14:paraId="6B1397C3" w14:textId="00B8AB3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69B213E4" w14:textId="478CC6B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251" w:type="dxa"/>
          </w:tcPr>
          <w:p w14:paraId="6FB1FC00" w14:textId="7EB0A96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A1D749A" w14:textId="5A60E0C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70F014C" w14:textId="519C7AB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Corrections on multi-hop U2N Relay discovery with Model A procedure</w:t>
            </w:r>
          </w:p>
        </w:tc>
        <w:tc>
          <w:tcPr>
            <w:tcW w:w="284" w:type="dxa"/>
          </w:tcPr>
          <w:p w14:paraId="15B1BA25" w14:textId="7B1D072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E3EE8E5" w14:textId="23A7B431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E796FA9" w14:textId="73B8739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3BD7167" w14:textId="063880F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S2-2501295</w:t>
            </w:r>
          </w:p>
        </w:tc>
        <w:tc>
          <w:tcPr>
            <w:tcW w:w="1134" w:type="dxa"/>
          </w:tcPr>
          <w:p w14:paraId="15B42914" w14:textId="40B8544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CATT, LG Electronics, Huawei</w:t>
            </w:r>
          </w:p>
        </w:tc>
        <w:tc>
          <w:tcPr>
            <w:tcW w:w="1276" w:type="dxa"/>
          </w:tcPr>
          <w:p w14:paraId="3B98A1A2" w14:textId="7A860BB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697D949F" w14:textId="037D841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6.3.2.5.2, 6.4.3.8.1</w:t>
            </w:r>
          </w:p>
        </w:tc>
        <w:tc>
          <w:tcPr>
            <w:tcW w:w="283" w:type="dxa"/>
          </w:tcPr>
          <w:p w14:paraId="11BB90A0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3A7FD13" w14:textId="0140466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EA4AF86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4EEE778D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2D6D4E31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55D6BD7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6CB30DA4" w14:textId="77777777" w:rsidTr="00065ACC">
        <w:tc>
          <w:tcPr>
            <w:tcW w:w="774" w:type="dxa"/>
          </w:tcPr>
          <w:p w14:paraId="2B3D32F3" w14:textId="2C1F36C1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65D84DE5" w14:textId="44844C6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51" w:type="dxa"/>
          </w:tcPr>
          <w:p w14:paraId="36313E2E" w14:textId="2274C1E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1A2B4B72" w14:textId="744049C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9FA1B00" w14:textId="615B6FB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Authorization information for Layer-2 multi-hop U2N relaying to NG-RAN</w:t>
            </w:r>
          </w:p>
        </w:tc>
        <w:tc>
          <w:tcPr>
            <w:tcW w:w="284" w:type="dxa"/>
          </w:tcPr>
          <w:p w14:paraId="5AEA8685" w14:textId="0BD8EB31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2378D01" w14:textId="1BC35D04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82966C2" w14:textId="30D42E5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7580302" w14:textId="570332F9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S2-2500386</w:t>
            </w:r>
          </w:p>
        </w:tc>
        <w:tc>
          <w:tcPr>
            <w:tcW w:w="1134" w:type="dxa"/>
          </w:tcPr>
          <w:p w14:paraId="16783819" w14:textId="30C75319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276" w:type="dxa"/>
          </w:tcPr>
          <w:p w14:paraId="1D0CDECA" w14:textId="69CBBB59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11CBBEB5" w14:textId="47DF3A4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4.3.4, 5.7, 6.6.2</w:t>
            </w:r>
          </w:p>
        </w:tc>
        <w:tc>
          <w:tcPr>
            <w:tcW w:w="283" w:type="dxa"/>
          </w:tcPr>
          <w:p w14:paraId="505FD8A1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8067F25" w14:textId="59CC3DD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C485C12" w14:textId="0B6D3ED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7F011020" w14:textId="7910A0DC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6D4A9E9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7874D74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6A80B6A3" w14:textId="77777777" w:rsidTr="00065ACC">
        <w:tc>
          <w:tcPr>
            <w:tcW w:w="774" w:type="dxa"/>
          </w:tcPr>
          <w:p w14:paraId="3A7637A9" w14:textId="66EB734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64422CBA" w14:textId="71B2C32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51" w:type="dxa"/>
          </w:tcPr>
          <w:p w14:paraId="59BACFB5" w14:textId="71F6D21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EBF416C" w14:textId="24E6AB7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A3DB0F0" w14:textId="404D292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Procedures for ProSe Multihop U2U Relay reselection for Non-IP</w:t>
            </w:r>
          </w:p>
        </w:tc>
        <w:tc>
          <w:tcPr>
            <w:tcW w:w="284" w:type="dxa"/>
          </w:tcPr>
          <w:p w14:paraId="6BB9C5D2" w14:textId="6B31BCF3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0E6F2F0" w14:textId="6E2A9E0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702BF86" w14:textId="73FE4896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F7A4574" w14:textId="7D33AA09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S2-2501291</w:t>
            </w:r>
          </w:p>
        </w:tc>
        <w:tc>
          <w:tcPr>
            <w:tcW w:w="1134" w:type="dxa"/>
          </w:tcPr>
          <w:p w14:paraId="20C761D0" w14:textId="420F0BB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1276" w:type="dxa"/>
          </w:tcPr>
          <w:p w14:paraId="1C0026E8" w14:textId="56421DD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4CE14A8D" w14:textId="418076B6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6.7.4.1</w:t>
            </w:r>
          </w:p>
        </w:tc>
        <w:tc>
          <w:tcPr>
            <w:tcW w:w="283" w:type="dxa"/>
          </w:tcPr>
          <w:p w14:paraId="79F5ECDE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A8D0532" w14:textId="7856EC4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F0D3571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8C80790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CD72583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4C6D25A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41E07B23" w14:textId="77777777" w:rsidTr="00065ACC">
        <w:tc>
          <w:tcPr>
            <w:tcW w:w="774" w:type="dxa"/>
          </w:tcPr>
          <w:p w14:paraId="0C7F2128" w14:textId="5BE0C3A8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0427B1EF" w14:textId="58BEEAF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51" w:type="dxa"/>
          </w:tcPr>
          <w:p w14:paraId="01E1CC5C" w14:textId="2F498F0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E69912E" w14:textId="3401C6D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2F36E8D" w14:textId="43359C71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ProSe Multihop U2N Relay reselection for Model B</w:t>
            </w:r>
          </w:p>
        </w:tc>
        <w:tc>
          <w:tcPr>
            <w:tcW w:w="284" w:type="dxa"/>
          </w:tcPr>
          <w:p w14:paraId="0FE4E3BA" w14:textId="7ABF6454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B011B81" w14:textId="1B78DD1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48901E6" w14:textId="06C63E2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71AACD2" w14:textId="7E4A471C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S2-2501299</w:t>
            </w:r>
          </w:p>
        </w:tc>
        <w:tc>
          <w:tcPr>
            <w:tcW w:w="1134" w:type="dxa"/>
          </w:tcPr>
          <w:p w14:paraId="4564CD14" w14:textId="0296F62F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1276" w:type="dxa"/>
          </w:tcPr>
          <w:p w14:paraId="471C5B78" w14:textId="746F2A09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25EDF751" w14:textId="67AC879E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6.4.3.9.3</w:t>
            </w:r>
          </w:p>
        </w:tc>
        <w:tc>
          <w:tcPr>
            <w:tcW w:w="283" w:type="dxa"/>
          </w:tcPr>
          <w:p w14:paraId="3535A768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6641779" w14:textId="60DB9BFA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28E55CDE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228774F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575D030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3C0AE02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267CD" w:rsidRPr="00E6100C" w14:paraId="159F3FE2" w14:textId="77777777" w:rsidTr="00065ACC">
        <w:tc>
          <w:tcPr>
            <w:tcW w:w="774" w:type="dxa"/>
          </w:tcPr>
          <w:p w14:paraId="0D7D338B" w14:textId="1962786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72F14AB" w14:textId="71B1BCD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5188</w:t>
            </w:r>
          </w:p>
        </w:tc>
        <w:tc>
          <w:tcPr>
            <w:tcW w:w="251" w:type="dxa"/>
          </w:tcPr>
          <w:p w14:paraId="0438AE4E" w14:textId="4AA67180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0D839312" w14:textId="6E5D1CD4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BADDDE1" w14:textId="0527EF59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ProSe subscription data to support multi-hop relay</w:t>
            </w:r>
          </w:p>
        </w:tc>
        <w:tc>
          <w:tcPr>
            <w:tcW w:w="284" w:type="dxa"/>
          </w:tcPr>
          <w:p w14:paraId="2825A707" w14:textId="6815E665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7858A6A" w14:textId="2B34B252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91BDA4C" w14:textId="1FA9B069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C9294FC" w14:textId="4BE15D99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S2-2500130</w:t>
            </w:r>
          </w:p>
        </w:tc>
        <w:tc>
          <w:tcPr>
            <w:tcW w:w="1134" w:type="dxa"/>
          </w:tcPr>
          <w:p w14:paraId="4E6A7FA8" w14:textId="1FD08BED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KPN N.V.</w:t>
            </w:r>
          </w:p>
        </w:tc>
        <w:tc>
          <w:tcPr>
            <w:tcW w:w="1276" w:type="dxa"/>
          </w:tcPr>
          <w:p w14:paraId="66B03076" w14:textId="1E94D8A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5G_ProSe_Ph3</w:t>
            </w:r>
          </w:p>
        </w:tc>
        <w:tc>
          <w:tcPr>
            <w:tcW w:w="1134" w:type="dxa"/>
          </w:tcPr>
          <w:p w14:paraId="1040164E" w14:textId="4F48DC3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5.2.3.3.1</w:t>
            </w:r>
          </w:p>
        </w:tc>
        <w:tc>
          <w:tcPr>
            <w:tcW w:w="283" w:type="dxa"/>
          </w:tcPr>
          <w:p w14:paraId="05A47659" w14:textId="77777777" w:rsidR="002267CD" w:rsidRPr="00E6100C" w:rsidRDefault="002267CD" w:rsidP="002267CD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15CD6CD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93F3B" w14:textId="77777777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44EB7C38" w14:textId="3935A18B" w:rsidR="002267CD" w:rsidRPr="00B374EF" w:rsidRDefault="002267CD" w:rsidP="002267C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9095C9E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732DEEF" w14:textId="77777777" w:rsidR="002267CD" w:rsidRDefault="002267CD" w:rsidP="002267CD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267CD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